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1DC" w:rsidRDefault="00CD41DC" w:rsidP="00670B6A">
      <w:pPr>
        <w:pStyle w:val="Title"/>
        <w:tabs>
          <w:tab w:val="left" w:pos="684"/>
        </w:tabs>
        <w:rPr>
          <w:rFonts w:ascii="Times New Roman" w:hAnsi="Times New Roman" w:cs="Times New Roman"/>
          <w:b/>
          <w:bCs/>
          <w:caps/>
          <w:sz w:val="24"/>
          <w:szCs w:val="24"/>
        </w:rPr>
      </w:pPr>
      <w:r>
        <w:rPr>
          <w:rFonts w:ascii="Times New Roman" w:hAnsi="Times New Roman" w:cs="Times New Roman"/>
          <w:b/>
          <w:bCs/>
          <w:caps/>
          <w:sz w:val="24"/>
          <w:szCs w:val="24"/>
        </w:rPr>
        <w:t>Российская Федерация</w:t>
      </w:r>
    </w:p>
    <w:p w:rsidR="00CD41DC" w:rsidRPr="007F0519" w:rsidRDefault="00CD41DC">
      <w:pPr>
        <w:pStyle w:val="Subtitle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АДМИНИСТРАЦИЯ УНЕЧСКОГО РАЙОНА БРЯНСКОЙ ОБЛАСТИ</w:t>
      </w:r>
    </w:p>
    <w:p w:rsidR="00CD41DC" w:rsidRDefault="00CD41DC">
      <w:pPr>
        <w:pStyle w:val="Subtitle"/>
        <w:spacing w:before="120"/>
        <w:rPr>
          <w:rFonts w:ascii="Arial" w:hAnsi="Arial" w:cs="Arial"/>
          <w:b/>
          <w:bCs/>
          <w:i/>
          <w:iCs/>
          <w:spacing w:val="40"/>
        </w:rPr>
      </w:pPr>
      <w:r>
        <w:rPr>
          <w:rFonts w:ascii="Arial" w:hAnsi="Arial" w:cs="Arial"/>
          <w:b/>
          <w:bCs/>
          <w:i/>
          <w:iCs/>
          <w:spacing w:val="40"/>
        </w:rPr>
        <w:t>ПОСТАНОВЛЕНИЕ</w:t>
      </w:r>
    </w:p>
    <w:p w:rsidR="00CD41DC" w:rsidRPr="007F0519" w:rsidRDefault="00CD41DC">
      <w:pPr>
        <w:pStyle w:val="Subtitle"/>
        <w:jc w:val="left"/>
        <w:rPr>
          <w:rFonts w:ascii="Times New Roman" w:hAnsi="Times New Roman" w:cs="Times New Roman"/>
          <w:b/>
          <w:bCs/>
          <w:spacing w:val="40"/>
          <w:sz w:val="22"/>
          <w:szCs w:val="22"/>
        </w:rPr>
      </w:pPr>
    </w:p>
    <w:p w:rsidR="00CD41DC" w:rsidRPr="00F4290B" w:rsidRDefault="00CD41DC">
      <w:pPr>
        <w:rPr>
          <w:rFonts w:ascii="Times New Roman" w:hAnsi="Times New Roman" w:cs="Times New Roman"/>
        </w:rPr>
      </w:pPr>
      <w:r w:rsidRPr="00F4290B">
        <w:rPr>
          <w:rFonts w:ascii="Times New Roman" w:hAnsi="Times New Roman" w:cs="Times New Roman"/>
        </w:rPr>
        <w:t xml:space="preserve">От  </w:t>
      </w:r>
      <w:r>
        <w:rPr>
          <w:rFonts w:ascii="Times New Roman" w:hAnsi="Times New Roman" w:cs="Times New Roman"/>
        </w:rPr>
        <w:t xml:space="preserve">02.12.2024  </w:t>
      </w:r>
      <w:r w:rsidRPr="00F4290B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316</w:t>
      </w:r>
    </w:p>
    <w:p w:rsidR="00CD41DC" w:rsidRDefault="00CD41DC">
      <w:r>
        <w:rPr>
          <w:rFonts w:ascii="Times New Roman" w:hAnsi="Times New Roman" w:cs="Times New Roman"/>
        </w:rPr>
        <w:t xml:space="preserve"> г. Унеча  Брянской области</w:t>
      </w:r>
    </w:p>
    <w:p w:rsidR="00CD41DC" w:rsidRDefault="00CD41DC">
      <w:pPr>
        <w:sectPr w:rsidR="00CD41DC" w:rsidSect="00C15414">
          <w:type w:val="continuous"/>
          <w:pgSz w:w="11906" w:h="16838" w:code="9"/>
          <w:pgMar w:top="993" w:right="851" w:bottom="1134" w:left="1418" w:header="709" w:footer="709" w:gutter="0"/>
          <w:cols w:space="708"/>
          <w:docGrid w:linePitch="360"/>
        </w:sectPr>
      </w:pPr>
    </w:p>
    <w:p w:rsidR="00CD41DC" w:rsidRPr="008B5049" w:rsidRDefault="00CD41DC" w:rsidP="00F82354">
      <w:pPr>
        <w:spacing w:line="240" w:lineRule="auto"/>
        <w:ind w:right="4082"/>
        <w:jc w:val="both"/>
        <w:rPr>
          <w:rFonts w:ascii="Times New Roman" w:hAnsi="Times New Roman" w:cs="Times New Roman"/>
          <w:sz w:val="28"/>
          <w:szCs w:val="28"/>
        </w:rPr>
      </w:pPr>
    </w:p>
    <w:p w:rsidR="00CD41DC" w:rsidRDefault="00CD41DC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kern w:val="36"/>
          <w:sz w:val="28"/>
          <w:szCs w:val="28"/>
        </w:rPr>
        <w:t xml:space="preserve">Об утверждении карты-плана территории в границах </w:t>
      </w:r>
      <w:r>
        <w:rPr>
          <w:rFonts w:ascii="Times New Roman" w:hAnsi="Times New Roman" w:cs="Times New Roman"/>
          <w:sz w:val="28"/>
          <w:szCs w:val="28"/>
        </w:rPr>
        <w:t xml:space="preserve">кадастрового квартала </w:t>
      </w:r>
      <w:r w:rsidRPr="00A225B1">
        <w:rPr>
          <w:rFonts w:ascii="Times New Roman" w:hAnsi="Times New Roman" w:cs="Times New Roman"/>
          <w:sz w:val="28"/>
          <w:szCs w:val="28"/>
        </w:rPr>
        <w:t>32:27:0</w:t>
      </w:r>
      <w:r>
        <w:rPr>
          <w:rFonts w:ascii="Times New Roman" w:hAnsi="Times New Roman" w:cs="Times New Roman"/>
          <w:sz w:val="28"/>
          <w:szCs w:val="28"/>
        </w:rPr>
        <w:t>310207</w:t>
      </w:r>
    </w:p>
    <w:p w:rsidR="00CD41DC" w:rsidRDefault="00CD41DC" w:rsidP="00E105A4">
      <w:pPr>
        <w:spacing w:line="240" w:lineRule="auto"/>
        <w:ind w:right="5102"/>
        <w:jc w:val="both"/>
        <w:rPr>
          <w:rFonts w:ascii="Times New Roman" w:hAnsi="Times New Roman" w:cs="Times New Roman"/>
          <w:sz w:val="28"/>
          <w:szCs w:val="28"/>
        </w:rPr>
      </w:pPr>
    </w:p>
    <w:p w:rsidR="00CD41DC" w:rsidRDefault="00CD41DC" w:rsidP="007F1F22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В соответствии со статьей 42.10 Федерального закона от 24.07.2007 №221-ФЗ «О кадастровой деятельности», руководствуясь регламентом работы согласительной комиссии, утвержденным распоряжением комитета по управлению муниципальным имуществом Унечского района от 23.04.2024 №1 «Об утверждении регламента согласительной комиссии по согласованию местоположения границ земельных участков при выполнении комплексных кадастровых работ», муниципальным контрактом от 22.04.2024 г. № 1, протоколом заседания согласительной комиссии №1 от 18.10.2024г., заключением согласительной комиссии от 18.10.2024 г., протоколом заседания согласительной комиссии №2 от 22.11.2024г., заключением согласительной комиссии от 22.11.2024 г.</w:t>
      </w:r>
    </w:p>
    <w:p w:rsidR="00CD41DC" w:rsidRPr="001B0BB9" w:rsidRDefault="00CD41DC" w:rsidP="001B0BB9">
      <w:pPr>
        <w:pStyle w:val="17"/>
        <w:ind w:firstLine="737"/>
        <w:jc w:val="both"/>
        <w:rPr>
          <w:rFonts w:ascii="Times New Roman" w:hAnsi="Times New Roman" w:cs="Times New Roman"/>
          <w:sz w:val="24"/>
          <w:szCs w:val="24"/>
        </w:rPr>
      </w:pPr>
    </w:p>
    <w:p w:rsidR="00CD41DC" w:rsidRPr="001B0BB9" w:rsidRDefault="00CD41DC" w:rsidP="001B0BB9">
      <w:pPr>
        <w:spacing w:line="240" w:lineRule="auto"/>
        <w:ind w:firstLine="856"/>
        <w:rPr>
          <w:rFonts w:ascii="Times New Roman" w:hAnsi="Times New Roman" w:cs="Times New Roman"/>
          <w:sz w:val="24"/>
          <w:szCs w:val="24"/>
        </w:rPr>
      </w:pPr>
      <w:r w:rsidRPr="001B0BB9">
        <w:rPr>
          <w:rFonts w:ascii="Times New Roman" w:hAnsi="Times New Roman" w:cs="Times New Roman"/>
          <w:sz w:val="24"/>
          <w:szCs w:val="24"/>
        </w:rPr>
        <w:t>ПОСТАНОВЛЯЮ:</w:t>
      </w:r>
    </w:p>
    <w:p w:rsidR="00CD41DC" w:rsidRPr="001B0BB9" w:rsidRDefault="00CD41DC" w:rsidP="001B0BB9">
      <w:pPr>
        <w:tabs>
          <w:tab w:val="center" w:pos="4535"/>
        </w:tabs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41DC" w:rsidRPr="0097133F" w:rsidRDefault="00CD41DC" w:rsidP="001B0BB9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97133F">
        <w:rPr>
          <w:rFonts w:ascii="Times New Roman" w:hAnsi="Times New Roman" w:cs="Times New Roman"/>
          <w:sz w:val="24"/>
          <w:szCs w:val="24"/>
        </w:rPr>
        <w:t xml:space="preserve">Утвердить карту-план территории в границах </w:t>
      </w:r>
      <w:r w:rsidRPr="00A225B1">
        <w:rPr>
          <w:rFonts w:ascii="Times New Roman" w:hAnsi="Times New Roman" w:cs="Times New Roman"/>
          <w:sz w:val="24"/>
          <w:szCs w:val="24"/>
        </w:rPr>
        <w:t>кадастрового квартала 32:27:0</w:t>
      </w:r>
      <w:r>
        <w:rPr>
          <w:rFonts w:ascii="Times New Roman" w:hAnsi="Times New Roman" w:cs="Times New Roman"/>
          <w:sz w:val="24"/>
          <w:szCs w:val="24"/>
        </w:rPr>
        <w:t>310207</w:t>
      </w:r>
      <w:r w:rsidRPr="00A225B1">
        <w:rPr>
          <w:rFonts w:ascii="Times New Roman" w:hAnsi="Times New Roman" w:cs="Times New Roman"/>
          <w:sz w:val="24"/>
          <w:szCs w:val="24"/>
        </w:rPr>
        <w:t>,</w:t>
      </w:r>
      <w:r w:rsidRPr="0097133F">
        <w:rPr>
          <w:rFonts w:ascii="Times New Roman" w:hAnsi="Times New Roman" w:cs="Times New Roman"/>
          <w:sz w:val="24"/>
          <w:szCs w:val="24"/>
        </w:rPr>
        <w:t xml:space="preserve">подготовленную в результате выполнения комплексных кадастровых работ. </w:t>
      </w:r>
    </w:p>
    <w:p w:rsidR="00CD41DC" w:rsidRPr="00887FFE" w:rsidRDefault="00CD41DC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Комитету по управлению муниципальным имуществом Унечского района обеспечить в установленном действующим законодательством порядке внесение в Единый государственный реестр недвижимости сведений, полученных в результате выполнения комплексных кадастровых работ.</w:t>
      </w:r>
    </w:p>
    <w:p w:rsidR="00CD41DC" w:rsidRPr="00887FFE" w:rsidRDefault="00CD41DC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 xml:space="preserve">Настоящее постановление разместить на официальном сайте администрации Унечского района в сети «Интернет» </w:t>
      </w:r>
      <w:hyperlink r:id="rId5" w:history="1"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www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unradm</w:t>
        </w:r>
        <w:r w:rsidRPr="00887FFE">
          <w:rPr>
            <w:rStyle w:val="Hyperlink"/>
            <w:rFonts w:ascii="Times New Roman" w:hAnsi="Times New Roman"/>
            <w:sz w:val="24"/>
            <w:szCs w:val="24"/>
          </w:rPr>
          <w:t>.</w:t>
        </w:r>
        <w:r w:rsidRPr="00887FFE">
          <w:rPr>
            <w:rStyle w:val="Hyperlink"/>
            <w:rFonts w:ascii="Times New Roman" w:hAnsi="Times New Roman"/>
            <w:sz w:val="24"/>
            <w:szCs w:val="24"/>
            <w:lang w:val="en-US"/>
          </w:rPr>
          <w:t>ru</w:t>
        </w:r>
      </w:hyperlink>
      <w:r w:rsidRPr="00887FFE">
        <w:rPr>
          <w:rFonts w:ascii="Times New Roman" w:hAnsi="Times New Roman" w:cs="Times New Roman"/>
          <w:sz w:val="24"/>
          <w:szCs w:val="24"/>
        </w:rPr>
        <w:t>.</w:t>
      </w:r>
    </w:p>
    <w:p w:rsidR="00CD41DC" w:rsidRDefault="00CD41DC" w:rsidP="00887FFE">
      <w:pPr>
        <w:numPr>
          <w:ilvl w:val="0"/>
          <w:numId w:val="13"/>
        </w:numPr>
        <w:spacing w:line="240" w:lineRule="auto"/>
        <w:ind w:left="0" w:firstLine="217"/>
        <w:jc w:val="both"/>
        <w:rPr>
          <w:rFonts w:ascii="Times New Roman" w:hAnsi="Times New Roman" w:cs="Times New Roman"/>
          <w:sz w:val="24"/>
          <w:szCs w:val="24"/>
        </w:rPr>
      </w:pPr>
      <w:r w:rsidRPr="00887FFE">
        <w:rPr>
          <w:rFonts w:ascii="Times New Roman" w:hAnsi="Times New Roman" w:cs="Times New Roman"/>
          <w:sz w:val="24"/>
          <w:szCs w:val="24"/>
        </w:rPr>
        <w:t>Контроль за исполнением настоящего постановления возложить на</w:t>
      </w:r>
      <w:r>
        <w:rPr>
          <w:rFonts w:ascii="Times New Roman" w:hAnsi="Times New Roman" w:cs="Times New Roman"/>
          <w:sz w:val="24"/>
          <w:szCs w:val="24"/>
        </w:rPr>
        <w:t xml:space="preserve"> исполняющего обязанности</w:t>
      </w:r>
      <w:r w:rsidRPr="00887FFE">
        <w:rPr>
          <w:rFonts w:ascii="Times New Roman" w:hAnsi="Times New Roman" w:cs="Times New Roman"/>
          <w:sz w:val="24"/>
          <w:szCs w:val="24"/>
        </w:rPr>
        <w:t xml:space="preserve"> заместителя главы администрации района И.М. Волкович.</w:t>
      </w:r>
    </w:p>
    <w:p w:rsidR="00CD41DC" w:rsidRPr="00BD61EC" w:rsidRDefault="00CD41DC" w:rsidP="00BD61EC">
      <w:pPr>
        <w:spacing w:line="240" w:lineRule="auto"/>
        <w:ind w:left="709"/>
        <w:jc w:val="both"/>
        <w:rPr>
          <w:rFonts w:ascii="Times New Roman" w:hAnsi="Times New Roman" w:cs="Times New Roman"/>
          <w:sz w:val="12"/>
          <w:szCs w:val="12"/>
        </w:rPr>
      </w:pPr>
    </w:p>
    <w:tbl>
      <w:tblPr>
        <w:tblW w:w="5041" w:type="pct"/>
        <w:tblInd w:w="-106" w:type="dxa"/>
        <w:tblLook w:val="01E0"/>
      </w:tblPr>
      <w:tblGrid>
        <w:gridCol w:w="7631"/>
        <w:gridCol w:w="307"/>
        <w:gridCol w:w="2093"/>
        <w:gridCol w:w="475"/>
      </w:tblGrid>
      <w:tr w:rsidR="00CD41DC" w:rsidRPr="007A420E">
        <w:trPr>
          <w:trHeight w:val="471"/>
        </w:trPr>
        <w:tc>
          <w:tcPr>
            <w:tcW w:w="3778" w:type="pct"/>
            <w:gridSpan w:val="2"/>
          </w:tcPr>
          <w:p w:rsidR="00CD41DC" w:rsidRPr="007A420E" w:rsidRDefault="00CD41DC" w:rsidP="00E822B5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22" w:type="pct"/>
            <w:gridSpan w:val="2"/>
          </w:tcPr>
          <w:p w:rsidR="00CD41DC" w:rsidRPr="007A420E" w:rsidRDefault="00CD41DC" w:rsidP="00E822B5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D41DC" w:rsidRPr="00C15414">
        <w:tblPrEx>
          <w:tblLook w:val="0000"/>
        </w:tblPrEx>
        <w:trPr>
          <w:gridAfter w:val="1"/>
          <w:wAfter w:w="226" w:type="pct"/>
        </w:trPr>
        <w:tc>
          <w:tcPr>
            <w:tcW w:w="3632" w:type="pct"/>
          </w:tcPr>
          <w:tbl>
            <w:tblPr>
              <w:tblW w:w="5041" w:type="pct"/>
              <w:tblLook w:val="00A0"/>
            </w:tblPr>
            <w:tblGrid>
              <w:gridCol w:w="5688"/>
              <w:gridCol w:w="1788"/>
            </w:tblGrid>
            <w:tr w:rsidR="00CD41DC">
              <w:tc>
                <w:tcPr>
                  <w:tcW w:w="3632" w:type="pct"/>
                </w:tcPr>
                <w:p w:rsidR="00CD41DC" w:rsidRDefault="00CD41DC" w:rsidP="002A6CE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Временно исполняющий обязанности </w:t>
                  </w:r>
                </w:p>
                <w:p w:rsidR="00CD41DC" w:rsidRDefault="00CD41DC" w:rsidP="002A6CE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>главы администрации района</w:t>
                  </w:r>
                </w:p>
              </w:tc>
              <w:tc>
                <w:tcPr>
                  <w:tcW w:w="1142" w:type="pct"/>
                </w:tcPr>
                <w:p w:rsidR="00CD41DC" w:rsidRDefault="00CD41DC" w:rsidP="002A6CEC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  <w:p w:rsidR="00CD41DC" w:rsidRDefault="00CD41DC" w:rsidP="002A6CEC">
                  <w:pPr>
                    <w:spacing w:line="240" w:lineRule="auto"/>
                    <w:ind w:right="-107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В.А. Дуда</w:t>
                  </w:r>
                </w:p>
              </w:tc>
            </w:tr>
            <w:tr w:rsidR="00CD41DC">
              <w:tc>
                <w:tcPr>
                  <w:tcW w:w="3632" w:type="pct"/>
                </w:tcPr>
                <w:p w:rsidR="00CD41DC" w:rsidRDefault="00CD41DC" w:rsidP="002A6CE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142" w:type="pct"/>
                </w:tcPr>
                <w:p w:rsidR="00CD41DC" w:rsidRDefault="00CD41DC" w:rsidP="002A6CEC">
                  <w:pPr>
                    <w:spacing w:line="240" w:lineRule="auto"/>
                    <w:ind w:right="-19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CD41DC" w:rsidRDefault="00CD41DC" w:rsidP="002A6CEC">
            <w:pPr>
              <w:spacing w:line="240" w:lineRule="auto"/>
              <w:ind w:firstLine="567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D41DC" w:rsidRPr="00C15414" w:rsidRDefault="00CD41DC" w:rsidP="00E822B5">
            <w:pPr>
              <w:spacing w:line="240" w:lineRule="auto"/>
              <w:ind w:right="-1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142" w:type="pct"/>
            <w:gridSpan w:val="2"/>
          </w:tcPr>
          <w:p w:rsidR="00CD41DC" w:rsidRPr="00C15414" w:rsidRDefault="00CD41DC" w:rsidP="00E822B5">
            <w:pPr>
              <w:spacing w:line="240" w:lineRule="auto"/>
              <w:ind w:right="-10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CD41DC" w:rsidRPr="00BD61EC" w:rsidRDefault="00CD41DC" w:rsidP="00BD61EC">
      <w:pPr>
        <w:spacing w:line="240" w:lineRule="auto"/>
        <w:jc w:val="both"/>
        <w:rPr>
          <w:rFonts w:ascii="Times New Roman" w:hAnsi="Times New Roman" w:cs="Times New Roman"/>
          <w:color w:val="FFFFFF"/>
          <w:sz w:val="8"/>
          <w:szCs w:val="8"/>
        </w:rPr>
      </w:pPr>
    </w:p>
    <w:sectPr w:rsidR="00CD41DC" w:rsidRPr="00BD61EC" w:rsidSect="00C15414">
      <w:type w:val="continuous"/>
      <w:pgSz w:w="11906" w:h="16838" w:code="9"/>
      <w:pgMar w:top="851" w:right="567" w:bottom="709" w:left="1134" w:header="709" w:footer="709" w:gutter="0"/>
      <w:cols w:space="708"/>
      <w:formProt w:val="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 Narrow">
    <w:panose1 w:val="020B05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9"/>
    <w:multiLevelType w:val="multilevel"/>
    <w:tmpl w:val="CC849EC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 w:val="0"/>
        <w:bCs w:val="0"/>
      </w:rPr>
    </w:lvl>
    <w:lvl w:ilvl="1">
      <w:start w:val="1"/>
      <w:numFmt w:val="decimal"/>
      <w:lvlText w:val="%1.%2."/>
      <w:lvlJc w:val="left"/>
      <w:pPr>
        <w:tabs>
          <w:tab w:val="num" w:pos="357"/>
        </w:tabs>
        <w:ind w:left="357" w:firstLine="3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357"/>
        </w:tabs>
        <w:ind w:left="357" w:firstLine="363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1E0722BD"/>
    <w:multiLevelType w:val="hybridMultilevel"/>
    <w:tmpl w:val="46102522"/>
    <w:lvl w:ilvl="0" w:tplc="8482133C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8BB4405"/>
    <w:multiLevelType w:val="hybridMultilevel"/>
    <w:tmpl w:val="DEDA0E8C"/>
    <w:lvl w:ilvl="0" w:tplc="AAD66F8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336C04AF"/>
    <w:multiLevelType w:val="hybridMultilevel"/>
    <w:tmpl w:val="134E04E4"/>
    <w:lvl w:ilvl="0" w:tplc="0419000F">
      <w:start w:val="1"/>
      <w:numFmt w:val="decimal"/>
      <w:lvlText w:val="%1."/>
      <w:lvlJc w:val="left"/>
      <w:pPr>
        <w:tabs>
          <w:tab w:val="num" w:pos="1427"/>
        </w:tabs>
        <w:ind w:left="1427" w:hanging="360"/>
      </w:pPr>
    </w:lvl>
    <w:lvl w:ilvl="1" w:tplc="04190001">
      <w:start w:val="1"/>
      <w:numFmt w:val="bullet"/>
      <w:lvlText w:val=""/>
      <w:lvlJc w:val="left"/>
      <w:pPr>
        <w:tabs>
          <w:tab w:val="num" w:pos="2147"/>
        </w:tabs>
        <w:ind w:left="2147" w:hanging="360"/>
      </w:pPr>
      <w:rPr>
        <w:rFonts w:ascii="Symbol" w:hAnsi="Symbol" w:cs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39901650"/>
    <w:multiLevelType w:val="multilevel"/>
    <w:tmpl w:val="5D783A3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>
    <w:nsid w:val="41B03839"/>
    <w:multiLevelType w:val="multilevel"/>
    <w:tmpl w:val="58AE7412"/>
    <w:lvl w:ilvl="0">
      <w:start w:val="1"/>
      <w:numFmt w:val="decimal"/>
      <w:lvlText w:val="%1."/>
      <w:lvlJc w:val="left"/>
      <w:pPr>
        <w:ind w:left="1135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19" w:hanging="360"/>
      </w:pPr>
      <w:rPr>
        <w:rFonts w:hint="default"/>
      </w:rPr>
    </w:lvl>
    <w:lvl w:ilvl="2">
      <w:start w:val="4"/>
      <w:numFmt w:val="decimal"/>
      <w:lvlText w:val="%3."/>
      <w:lvlJc w:val="left"/>
      <w:pPr>
        <w:ind w:left="2863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91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27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319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0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47" w:hanging="1800"/>
      </w:pPr>
      <w:rPr>
        <w:rFonts w:hint="default"/>
      </w:rPr>
    </w:lvl>
  </w:abstractNum>
  <w:abstractNum w:abstractNumId="7">
    <w:nsid w:val="5BF80F6C"/>
    <w:multiLevelType w:val="hybridMultilevel"/>
    <w:tmpl w:val="42B0C946"/>
    <w:lvl w:ilvl="0" w:tplc="04190001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cs="Symbol" w:hint="default"/>
      </w:rPr>
    </w:lvl>
    <w:lvl w:ilvl="2" w:tplc="04190005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cs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cs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cs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cs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cs="Wingdings" w:hint="default"/>
      </w:rPr>
    </w:lvl>
  </w:abstractNum>
  <w:abstractNum w:abstractNumId="8">
    <w:nsid w:val="6B725509"/>
    <w:multiLevelType w:val="hybridMultilevel"/>
    <w:tmpl w:val="32509226"/>
    <w:lvl w:ilvl="0" w:tplc="E3A4CE76">
      <w:start w:val="4"/>
      <w:numFmt w:val="decimal"/>
      <w:lvlText w:val="%1."/>
      <w:lvlJc w:val="left"/>
      <w:pPr>
        <w:tabs>
          <w:tab w:val="num" w:pos="1427"/>
        </w:tabs>
        <w:ind w:left="14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147"/>
        </w:tabs>
        <w:ind w:left="2147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867"/>
        </w:tabs>
        <w:ind w:left="2867" w:hanging="180"/>
      </w:pPr>
    </w:lvl>
    <w:lvl w:ilvl="3" w:tplc="0419000F">
      <w:start w:val="1"/>
      <w:numFmt w:val="decimal"/>
      <w:lvlText w:val="%4."/>
      <w:lvlJc w:val="left"/>
      <w:pPr>
        <w:tabs>
          <w:tab w:val="num" w:pos="3587"/>
        </w:tabs>
        <w:ind w:left="3587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07"/>
        </w:tabs>
        <w:ind w:left="4307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27"/>
        </w:tabs>
        <w:ind w:left="5027" w:hanging="180"/>
      </w:pPr>
    </w:lvl>
    <w:lvl w:ilvl="6" w:tplc="0419000F">
      <w:start w:val="1"/>
      <w:numFmt w:val="decimal"/>
      <w:lvlText w:val="%7."/>
      <w:lvlJc w:val="left"/>
      <w:pPr>
        <w:tabs>
          <w:tab w:val="num" w:pos="5747"/>
        </w:tabs>
        <w:ind w:left="5747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467"/>
        </w:tabs>
        <w:ind w:left="6467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187"/>
        </w:tabs>
        <w:ind w:left="7187" w:hanging="180"/>
      </w:pPr>
    </w:lvl>
  </w:abstractNum>
  <w:abstractNum w:abstractNumId="9">
    <w:nsid w:val="6DCF7A3E"/>
    <w:multiLevelType w:val="hybridMultilevel"/>
    <w:tmpl w:val="4386D0E0"/>
    <w:lvl w:ilvl="0" w:tplc="2BEEAC6C">
      <w:start w:val="1"/>
      <w:numFmt w:val="decimal"/>
      <w:lvlText w:val="%1."/>
      <w:lvlJc w:val="left"/>
      <w:pPr>
        <w:ind w:left="852" w:hanging="492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891271D"/>
    <w:multiLevelType w:val="multilevel"/>
    <w:tmpl w:val="46102522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7"/>
  </w:num>
  <w:num w:numId="3">
    <w:abstractNumId w:val="8"/>
  </w:num>
  <w:num w:numId="4">
    <w:abstractNumId w:val="2"/>
  </w:num>
  <w:num w:numId="5">
    <w:abstractNumId w:val="0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</w:num>
  <w:num w:numId="10">
    <w:abstractNumId w:val="10"/>
  </w:num>
  <w:num w:numId="11">
    <w:abstractNumId w:val="5"/>
  </w:num>
  <w:num w:numId="12">
    <w:abstractNumId w:val="1"/>
  </w:num>
  <w:num w:numId="13">
    <w:abstractNumId w:val="9"/>
  </w:num>
  <w:num w:numId="14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attachedTemplate r:id="rId1"/>
  <w:documentProtection w:edit="forms" w:enforcement="0"/>
  <w:defaultTabStop w:val="708"/>
  <w:doNotHyphenateCaps/>
  <w:drawingGridHorizontalSpacing w:val="171"/>
  <w:displayVerticalDrawingGridEvery w:val="2"/>
  <w:noPunctuationKerning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5836"/>
    <w:rsid w:val="00000694"/>
    <w:rsid w:val="00001462"/>
    <w:rsid w:val="00003F73"/>
    <w:rsid w:val="00005E1F"/>
    <w:rsid w:val="000071F1"/>
    <w:rsid w:val="000175AB"/>
    <w:rsid w:val="00020C55"/>
    <w:rsid w:val="000268BB"/>
    <w:rsid w:val="00026C01"/>
    <w:rsid w:val="0003674B"/>
    <w:rsid w:val="00040C7E"/>
    <w:rsid w:val="000435E7"/>
    <w:rsid w:val="00044625"/>
    <w:rsid w:val="00044AC7"/>
    <w:rsid w:val="000463D3"/>
    <w:rsid w:val="00046A47"/>
    <w:rsid w:val="00051022"/>
    <w:rsid w:val="000517C9"/>
    <w:rsid w:val="000536E1"/>
    <w:rsid w:val="000543A2"/>
    <w:rsid w:val="00061065"/>
    <w:rsid w:val="0006305D"/>
    <w:rsid w:val="00064D8C"/>
    <w:rsid w:val="0006621B"/>
    <w:rsid w:val="00066A67"/>
    <w:rsid w:val="0006721F"/>
    <w:rsid w:val="00067418"/>
    <w:rsid w:val="00070BD0"/>
    <w:rsid w:val="000717C7"/>
    <w:rsid w:val="00082639"/>
    <w:rsid w:val="00082D98"/>
    <w:rsid w:val="00092934"/>
    <w:rsid w:val="000A05B8"/>
    <w:rsid w:val="000A5846"/>
    <w:rsid w:val="000A608A"/>
    <w:rsid w:val="000B6E73"/>
    <w:rsid w:val="000C2B70"/>
    <w:rsid w:val="000C2C7C"/>
    <w:rsid w:val="000C707C"/>
    <w:rsid w:val="000D0C19"/>
    <w:rsid w:val="000D44CD"/>
    <w:rsid w:val="000D7CF1"/>
    <w:rsid w:val="000E08DA"/>
    <w:rsid w:val="000E0CA2"/>
    <w:rsid w:val="000E1710"/>
    <w:rsid w:val="000E4390"/>
    <w:rsid w:val="000E71A5"/>
    <w:rsid w:val="000F291F"/>
    <w:rsid w:val="000F6214"/>
    <w:rsid w:val="000F6FC6"/>
    <w:rsid w:val="00110C87"/>
    <w:rsid w:val="00111A96"/>
    <w:rsid w:val="00114B5C"/>
    <w:rsid w:val="00120257"/>
    <w:rsid w:val="001213E8"/>
    <w:rsid w:val="001219B6"/>
    <w:rsid w:val="00121CC6"/>
    <w:rsid w:val="001230F9"/>
    <w:rsid w:val="001242C6"/>
    <w:rsid w:val="00125DDB"/>
    <w:rsid w:val="00126006"/>
    <w:rsid w:val="0013040A"/>
    <w:rsid w:val="001304DE"/>
    <w:rsid w:val="00131873"/>
    <w:rsid w:val="00133973"/>
    <w:rsid w:val="00135067"/>
    <w:rsid w:val="0013616C"/>
    <w:rsid w:val="00136660"/>
    <w:rsid w:val="00145A0F"/>
    <w:rsid w:val="001462BC"/>
    <w:rsid w:val="00151C64"/>
    <w:rsid w:val="0015385F"/>
    <w:rsid w:val="00153884"/>
    <w:rsid w:val="00155BDF"/>
    <w:rsid w:val="00160E71"/>
    <w:rsid w:val="0016411F"/>
    <w:rsid w:val="001655AE"/>
    <w:rsid w:val="001660D3"/>
    <w:rsid w:val="0016718D"/>
    <w:rsid w:val="001722F6"/>
    <w:rsid w:val="00177ECE"/>
    <w:rsid w:val="00183DE6"/>
    <w:rsid w:val="00190DCA"/>
    <w:rsid w:val="00195A73"/>
    <w:rsid w:val="001A12B4"/>
    <w:rsid w:val="001A167E"/>
    <w:rsid w:val="001A322E"/>
    <w:rsid w:val="001A36B1"/>
    <w:rsid w:val="001A4A89"/>
    <w:rsid w:val="001A74C1"/>
    <w:rsid w:val="001B057E"/>
    <w:rsid w:val="001B0BB9"/>
    <w:rsid w:val="001B1D5F"/>
    <w:rsid w:val="001B3AFA"/>
    <w:rsid w:val="001B460B"/>
    <w:rsid w:val="001B7FD9"/>
    <w:rsid w:val="001C1DB8"/>
    <w:rsid w:val="001C4A75"/>
    <w:rsid w:val="001C53CD"/>
    <w:rsid w:val="001D75CF"/>
    <w:rsid w:val="001E40F4"/>
    <w:rsid w:val="001E4C2E"/>
    <w:rsid w:val="001E631D"/>
    <w:rsid w:val="001F1FA9"/>
    <w:rsid w:val="001F2E6D"/>
    <w:rsid w:val="002007BA"/>
    <w:rsid w:val="00200B5C"/>
    <w:rsid w:val="00207B5C"/>
    <w:rsid w:val="00213545"/>
    <w:rsid w:val="0022127D"/>
    <w:rsid w:val="0022249D"/>
    <w:rsid w:val="00222F7B"/>
    <w:rsid w:val="00250231"/>
    <w:rsid w:val="002534AF"/>
    <w:rsid w:val="00255070"/>
    <w:rsid w:val="00256699"/>
    <w:rsid w:val="002655F3"/>
    <w:rsid w:val="00266EDC"/>
    <w:rsid w:val="00277BAD"/>
    <w:rsid w:val="00281707"/>
    <w:rsid w:val="0028221F"/>
    <w:rsid w:val="0029620E"/>
    <w:rsid w:val="002A2867"/>
    <w:rsid w:val="002A4096"/>
    <w:rsid w:val="002A5393"/>
    <w:rsid w:val="002A5496"/>
    <w:rsid w:val="002A57C1"/>
    <w:rsid w:val="002A6291"/>
    <w:rsid w:val="002A6CEC"/>
    <w:rsid w:val="002A6E0B"/>
    <w:rsid w:val="002A77B6"/>
    <w:rsid w:val="002B047F"/>
    <w:rsid w:val="002B36BF"/>
    <w:rsid w:val="002B7EB0"/>
    <w:rsid w:val="002C07C1"/>
    <w:rsid w:val="002C3D2D"/>
    <w:rsid w:val="002C4BBA"/>
    <w:rsid w:val="002D51AC"/>
    <w:rsid w:val="002D7799"/>
    <w:rsid w:val="002D7FEB"/>
    <w:rsid w:val="002E0244"/>
    <w:rsid w:val="002E30A6"/>
    <w:rsid w:val="002E317E"/>
    <w:rsid w:val="002E3FC9"/>
    <w:rsid w:val="002E7D04"/>
    <w:rsid w:val="002F016A"/>
    <w:rsid w:val="002F58A6"/>
    <w:rsid w:val="002F6F24"/>
    <w:rsid w:val="0030201E"/>
    <w:rsid w:val="003049E6"/>
    <w:rsid w:val="00305C4B"/>
    <w:rsid w:val="00305FF6"/>
    <w:rsid w:val="0031391B"/>
    <w:rsid w:val="003152E5"/>
    <w:rsid w:val="0032186F"/>
    <w:rsid w:val="00323B16"/>
    <w:rsid w:val="00327950"/>
    <w:rsid w:val="003310E0"/>
    <w:rsid w:val="00336374"/>
    <w:rsid w:val="00340764"/>
    <w:rsid w:val="00343A76"/>
    <w:rsid w:val="003443E8"/>
    <w:rsid w:val="00344993"/>
    <w:rsid w:val="003450A8"/>
    <w:rsid w:val="00345204"/>
    <w:rsid w:val="00345AE6"/>
    <w:rsid w:val="003518FF"/>
    <w:rsid w:val="0035308C"/>
    <w:rsid w:val="00355F01"/>
    <w:rsid w:val="00357EF5"/>
    <w:rsid w:val="00361D0B"/>
    <w:rsid w:val="003656CF"/>
    <w:rsid w:val="00370FD6"/>
    <w:rsid w:val="00371C00"/>
    <w:rsid w:val="003849E9"/>
    <w:rsid w:val="0038736F"/>
    <w:rsid w:val="003877B8"/>
    <w:rsid w:val="00391496"/>
    <w:rsid w:val="003919F9"/>
    <w:rsid w:val="003921E1"/>
    <w:rsid w:val="00393A05"/>
    <w:rsid w:val="00394270"/>
    <w:rsid w:val="00394735"/>
    <w:rsid w:val="003A0D4B"/>
    <w:rsid w:val="003A3E68"/>
    <w:rsid w:val="003A458C"/>
    <w:rsid w:val="003A5AC1"/>
    <w:rsid w:val="003B0119"/>
    <w:rsid w:val="003B5562"/>
    <w:rsid w:val="003B6470"/>
    <w:rsid w:val="003B77B7"/>
    <w:rsid w:val="003B7CA8"/>
    <w:rsid w:val="003C361D"/>
    <w:rsid w:val="003C5836"/>
    <w:rsid w:val="003C5AA7"/>
    <w:rsid w:val="003C755A"/>
    <w:rsid w:val="003D08FE"/>
    <w:rsid w:val="003D14FC"/>
    <w:rsid w:val="003D1B0C"/>
    <w:rsid w:val="003D1E93"/>
    <w:rsid w:val="003D27C4"/>
    <w:rsid w:val="003D27C7"/>
    <w:rsid w:val="003D29A1"/>
    <w:rsid w:val="003D6C55"/>
    <w:rsid w:val="003E0AE5"/>
    <w:rsid w:val="003E2335"/>
    <w:rsid w:val="003E319D"/>
    <w:rsid w:val="003F1B23"/>
    <w:rsid w:val="003F2986"/>
    <w:rsid w:val="003F594C"/>
    <w:rsid w:val="00402E15"/>
    <w:rsid w:val="004102CE"/>
    <w:rsid w:val="004106EF"/>
    <w:rsid w:val="00411C86"/>
    <w:rsid w:val="00420A19"/>
    <w:rsid w:val="004224FE"/>
    <w:rsid w:val="00422BF8"/>
    <w:rsid w:val="004244AA"/>
    <w:rsid w:val="0043395C"/>
    <w:rsid w:val="004342EA"/>
    <w:rsid w:val="0043459A"/>
    <w:rsid w:val="00434E91"/>
    <w:rsid w:val="004401EA"/>
    <w:rsid w:val="004434E8"/>
    <w:rsid w:val="00443D83"/>
    <w:rsid w:val="00450D99"/>
    <w:rsid w:val="00450EA7"/>
    <w:rsid w:val="004521A3"/>
    <w:rsid w:val="004535DB"/>
    <w:rsid w:val="00463E35"/>
    <w:rsid w:val="0046513B"/>
    <w:rsid w:val="00470858"/>
    <w:rsid w:val="00474516"/>
    <w:rsid w:val="004776D4"/>
    <w:rsid w:val="00483769"/>
    <w:rsid w:val="00483FE3"/>
    <w:rsid w:val="004870D5"/>
    <w:rsid w:val="00487994"/>
    <w:rsid w:val="00495991"/>
    <w:rsid w:val="00495C9A"/>
    <w:rsid w:val="00497B2D"/>
    <w:rsid w:val="004A6741"/>
    <w:rsid w:val="004A6FD6"/>
    <w:rsid w:val="004B0C1A"/>
    <w:rsid w:val="004B4CBE"/>
    <w:rsid w:val="004B5D15"/>
    <w:rsid w:val="004C4444"/>
    <w:rsid w:val="004C614B"/>
    <w:rsid w:val="004C6E3A"/>
    <w:rsid w:val="004D4E01"/>
    <w:rsid w:val="004E06AF"/>
    <w:rsid w:val="004E06B3"/>
    <w:rsid w:val="004E1C6B"/>
    <w:rsid w:val="004E292D"/>
    <w:rsid w:val="004F20FA"/>
    <w:rsid w:val="004F2D84"/>
    <w:rsid w:val="004F597D"/>
    <w:rsid w:val="004F6D67"/>
    <w:rsid w:val="0050594B"/>
    <w:rsid w:val="0050758D"/>
    <w:rsid w:val="00510439"/>
    <w:rsid w:val="005113D1"/>
    <w:rsid w:val="00515E87"/>
    <w:rsid w:val="005211F5"/>
    <w:rsid w:val="00522895"/>
    <w:rsid w:val="005275F1"/>
    <w:rsid w:val="00532889"/>
    <w:rsid w:val="0053403D"/>
    <w:rsid w:val="00535F3A"/>
    <w:rsid w:val="0054111C"/>
    <w:rsid w:val="005464AD"/>
    <w:rsid w:val="00553FED"/>
    <w:rsid w:val="005549D1"/>
    <w:rsid w:val="0055609A"/>
    <w:rsid w:val="00560B60"/>
    <w:rsid w:val="005670B7"/>
    <w:rsid w:val="005724B2"/>
    <w:rsid w:val="005731EB"/>
    <w:rsid w:val="00576AFE"/>
    <w:rsid w:val="00576E17"/>
    <w:rsid w:val="00580D12"/>
    <w:rsid w:val="0058151E"/>
    <w:rsid w:val="00581F0B"/>
    <w:rsid w:val="0058511F"/>
    <w:rsid w:val="0058525B"/>
    <w:rsid w:val="005900A0"/>
    <w:rsid w:val="00593F6F"/>
    <w:rsid w:val="00594188"/>
    <w:rsid w:val="00596380"/>
    <w:rsid w:val="005967B8"/>
    <w:rsid w:val="005B06AE"/>
    <w:rsid w:val="005B2586"/>
    <w:rsid w:val="005B4B7E"/>
    <w:rsid w:val="005B576D"/>
    <w:rsid w:val="005B62F1"/>
    <w:rsid w:val="005C0962"/>
    <w:rsid w:val="005C2C61"/>
    <w:rsid w:val="005C782E"/>
    <w:rsid w:val="005D0B9A"/>
    <w:rsid w:val="005D26D1"/>
    <w:rsid w:val="005D2CF6"/>
    <w:rsid w:val="005D4346"/>
    <w:rsid w:val="005D564F"/>
    <w:rsid w:val="005E0CD2"/>
    <w:rsid w:val="005E105E"/>
    <w:rsid w:val="005E20EE"/>
    <w:rsid w:val="005E4115"/>
    <w:rsid w:val="005E531A"/>
    <w:rsid w:val="005E6961"/>
    <w:rsid w:val="005E7DED"/>
    <w:rsid w:val="005E7F10"/>
    <w:rsid w:val="005F1709"/>
    <w:rsid w:val="005F26E8"/>
    <w:rsid w:val="006002C5"/>
    <w:rsid w:val="006038A9"/>
    <w:rsid w:val="00604EEB"/>
    <w:rsid w:val="00614F82"/>
    <w:rsid w:val="006153A3"/>
    <w:rsid w:val="00616E0C"/>
    <w:rsid w:val="00624E19"/>
    <w:rsid w:val="00625AA3"/>
    <w:rsid w:val="0062612D"/>
    <w:rsid w:val="006264A4"/>
    <w:rsid w:val="00627CCF"/>
    <w:rsid w:val="00630144"/>
    <w:rsid w:val="006302C2"/>
    <w:rsid w:val="006404F7"/>
    <w:rsid w:val="00643677"/>
    <w:rsid w:val="006441E4"/>
    <w:rsid w:val="00645FB0"/>
    <w:rsid w:val="00646105"/>
    <w:rsid w:val="00646CF8"/>
    <w:rsid w:val="00653D76"/>
    <w:rsid w:val="00655058"/>
    <w:rsid w:val="00656699"/>
    <w:rsid w:val="006627F2"/>
    <w:rsid w:val="0066615E"/>
    <w:rsid w:val="00670B6A"/>
    <w:rsid w:val="006720CF"/>
    <w:rsid w:val="006735E5"/>
    <w:rsid w:val="006750C7"/>
    <w:rsid w:val="006756A3"/>
    <w:rsid w:val="00683704"/>
    <w:rsid w:val="00684E2C"/>
    <w:rsid w:val="00687E4B"/>
    <w:rsid w:val="00690D6E"/>
    <w:rsid w:val="00695899"/>
    <w:rsid w:val="006972FA"/>
    <w:rsid w:val="006A06C5"/>
    <w:rsid w:val="006A6B77"/>
    <w:rsid w:val="006B39F0"/>
    <w:rsid w:val="006B597D"/>
    <w:rsid w:val="006C1916"/>
    <w:rsid w:val="006C44DE"/>
    <w:rsid w:val="006D095A"/>
    <w:rsid w:val="006D4305"/>
    <w:rsid w:val="006D4EC7"/>
    <w:rsid w:val="006D5C70"/>
    <w:rsid w:val="006D64FC"/>
    <w:rsid w:val="006D765C"/>
    <w:rsid w:val="006E3C1B"/>
    <w:rsid w:val="006E6CE0"/>
    <w:rsid w:val="006F483D"/>
    <w:rsid w:val="006F48C2"/>
    <w:rsid w:val="006F66F6"/>
    <w:rsid w:val="006F7E2B"/>
    <w:rsid w:val="00701F7F"/>
    <w:rsid w:val="007034C0"/>
    <w:rsid w:val="00707C67"/>
    <w:rsid w:val="00710C74"/>
    <w:rsid w:val="0071397A"/>
    <w:rsid w:val="007179B8"/>
    <w:rsid w:val="007213B0"/>
    <w:rsid w:val="00722D73"/>
    <w:rsid w:val="007258CC"/>
    <w:rsid w:val="0072781C"/>
    <w:rsid w:val="00735343"/>
    <w:rsid w:val="00736A27"/>
    <w:rsid w:val="0074322A"/>
    <w:rsid w:val="00752758"/>
    <w:rsid w:val="007533E6"/>
    <w:rsid w:val="00755658"/>
    <w:rsid w:val="00755700"/>
    <w:rsid w:val="00757792"/>
    <w:rsid w:val="00757BF2"/>
    <w:rsid w:val="00761334"/>
    <w:rsid w:val="00763810"/>
    <w:rsid w:val="00764865"/>
    <w:rsid w:val="007739E3"/>
    <w:rsid w:val="007769E4"/>
    <w:rsid w:val="0078011D"/>
    <w:rsid w:val="00780B99"/>
    <w:rsid w:val="007818DF"/>
    <w:rsid w:val="00781B51"/>
    <w:rsid w:val="007826B1"/>
    <w:rsid w:val="007938C0"/>
    <w:rsid w:val="00793B1D"/>
    <w:rsid w:val="00794840"/>
    <w:rsid w:val="007A0A77"/>
    <w:rsid w:val="007A145B"/>
    <w:rsid w:val="007A3855"/>
    <w:rsid w:val="007A420E"/>
    <w:rsid w:val="007B1590"/>
    <w:rsid w:val="007B605B"/>
    <w:rsid w:val="007B65FE"/>
    <w:rsid w:val="007B66E5"/>
    <w:rsid w:val="007B7B92"/>
    <w:rsid w:val="007C1A09"/>
    <w:rsid w:val="007C1D6A"/>
    <w:rsid w:val="007C5385"/>
    <w:rsid w:val="007D0D35"/>
    <w:rsid w:val="007D4067"/>
    <w:rsid w:val="007D5D66"/>
    <w:rsid w:val="007E159B"/>
    <w:rsid w:val="007F0519"/>
    <w:rsid w:val="007F1F22"/>
    <w:rsid w:val="007F6894"/>
    <w:rsid w:val="007F7AA7"/>
    <w:rsid w:val="008020EF"/>
    <w:rsid w:val="00807F9E"/>
    <w:rsid w:val="008118C3"/>
    <w:rsid w:val="0081244C"/>
    <w:rsid w:val="00813E96"/>
    <w:rsid w:val="008144AD"/>
    <w:rsid w:val="00816E56"/>
    <w:rsid w:val="00825205"/>
    <w:rsid w:val="008266A9"/>
    <w:rsid w:val="00826F31"/>
    <w:rsid w:val="00827381"/>
    <w:rsid w:val="008303D6"/>
    <w:rsid w:val="00832AA5"/>
    <w:rsid w:val="00836519"/>
    <w:rsid w:val="0083660E"/>
    <w:rsid w:val="00836FA7"/>
    <w:rsid w:val="00837324"/>
    <w:rsid w:val="00837FDE"/>
    <w:rsid w:val="008458B2"/>
    <w:rsid w:val="0085002E"/>
    <w:rsid w:val="008511B4"/>
    <w:rsid w:val="00852420"/>
    <w:rsid w:val="008565E2"/>
    <w:rsid w:val="0086062F"/>
    <w:rsid w:val="00860670"/>
    <w:rsid w:val="008614EC"/>
    <w:rsid w:val="00861765"/>
    <w:rsid w:val="0086411E"/>
    <w:rsid w:val="00865223"/>
    <w:rsid w:val="00873393"/>
    <w:rsid w:val="00873BFD"/>
    <w:rsid w:val="00874655"/>
    <w:rsid w:val="008841B8"/>
    <w:rsid w:val="00887FFE"/>
    <w:rsid w:val="008949FE"/>
    <w:rsid w:val="008A2672"/>
    <w:rsid w:val="008A330A"/>
    <w:rsid w:val="008B5049"/>
    <w:rsid w:val="008B568F"/>
    <w:rsid w:val="008B60C3"/>
    <w:rsid w:val="008B62E2"/>
    <w:rsid w:val="008B68FC"/>
    <w:rsid w:val="008C1305"/>
    <w:rsid w:val="008C31AE"/>
    <w:rsid w:val="008C321F"/>
    <w:rsid w:val="008C7EB7"/>
    <w:rsid w:val="008D126D"/>
    <w:rsid w:val="008D1FB8"/>
    <w:rsid w:val="008D3346"/>
    <w:rsid w:val="008D38EA"/>
    <w:rsid w:val="008D6CCD"/>
    <w:rsid w:val="008E1424"/>
    <w:rsid w:val="008F23F0"/>
    <w:rsid w:val="008F6FD0"/>
    <w:rsid w:val="00917E7C"/>
    <w:rsid w:val="009204E8"/>
    <w:rsid w:val="00924F04"/>
    <w:rsid w:val="00931712"/>
    <w:rsid w:val="009338DD"/>
    <w:rsid w:val="00940078"/>
    <w:rsid w:val="00943211"/>
    <w:rsid w:val="00944802"/>
    <w:rsid w:val="0094776C"/>
    <w:rsid w:val="00951946"/>
    <w:rsid w:val="00953D1E"/>
    <w:rsid w:val="00954830"/>
    <w:rsid w:val="009554DB"/>
    <w:rsid w:val="00956FDA"/>
    <w:rsid w:val="0097133F"/>
    <w:rsid w:val="00971789"/>
    <w:rsid w:val="009718A5"/>
    <w:rsid w:val="00972C35"/>
    <w:rsid w:val="00974026"/>
    <w:rsid w:val="00975603"/>
    <w:rsid w:val="0098169B"/>
    <w:rsid w:val="0098250C"/>
    <w:rsid w:val="0098772E"/>
    <w:rsid w:val="00991FA4"/>
    <w:rsid w:val="00992378"/>
    <w:rsid w:val="00992680"/>
    <w:rsid w:val="00992A5C"/>
    <w:rsid w:val="009950E9"/>
    <w:rsid w:val="00995DDE"/>
    <w:rsid w:val="00997364"/>
    <w:rsid w:val="009A024A"/>
    <w:rsid w:val="009A0A30"/>
    <w:rsid w:val="009A606F"/>
    <w:rsid w:val="009A6CFA"/>
    <w:rsid w:val="009B32F7"/>
    <w:rsid w:val="009B7A83"/>
    <w:rsid w:val="009C0175"/>
    <w:rsid w:val="009C1360"/>
    <w:rsid w:val="009C6EA4"/>
    <w:rsid w:val="009D0668"/>
    <w:rsid w:val="009D3669"/>
    <w:rsid w:val="009D3970"/>
    <w:rsid w:val="009D3D4E"/>
    <w:rsid w:val="009D45D9"/>
    <w:rsid w:val="009E0784"/>
    <w:rsid w:val="009E24C3"/>
    <w:rsid w:val="009E30D2"/>
    <w:rsid w:val="009E720B"/>
    <w:rsid w:val="009F19D3"/>
    <w:rsid w:val="009F2656"/>
    <w:rsid w:val="009F542D"/>
    <w:rsid w:val="00A00FD0"/>
    <w:rsid w:val="00A01D29"/>
    <w:rsid w:val="00A04EF8"/>
    <w:rsid w:val="00A07BB3"/>
    <w:rsid w:val="00A11F66"/>
    <w:rsid w:val="00A1263C"/>
    <w:rsid w:val="00A204A7"/>
    <w:rsid w:val="00A225B1"/>
    <w:rsid w:val="00A234F5"/>
    <w:rsid w:val="00A26272"/>
    <w:rsid w:val="00A2658F"/>
    <w:rsid w:val="00A367D1"/>
    <w:rsid w:val="00A37788"/>
    <w:rsid w:val="00A37948"/>
    <w:rsid w:val="00A430CF"/>
    <w:rsid w:val="00A50680"/>
    <w:rsid w:val="00A56CB6"/>
    <w:rsid w:val="00A631A4"/>
    <w:rsid w:val="00A653F0"/>
    <w:rsid w:val="00A670F5"/>
    <w:rsid w:val="00A7169C"/>
    <w:rsid w:val="00A72164"/>
    <w:rsid w:val="00A72CB3"/>
    <w:rsid w:val="00A73FF4"/>
    <w:rsid w:val="00A863D0"/>
    <w:rsid w:val="00A96814"/>
    <w:rsid w:val="00A96D26"/>
    <w:rsid w:val="00AA1C0F"/>
    <w:rsid w:val="00AA3CBC"/>
    <w:rsid w:val="00AA67A2"/>
    <w:rsid w:val="00AB04CB"/>
    <w:rsid w:val="00AB09E6"/>
    <w:rsid w:val="00AB4DC4"/>
    <w:rsid w:val="00AC141C"/>
    <w:rsid w:val="00AC2879"/>
    <w:rsid w:val="00AC2F78"/>
    <w:rsid w:val="00AC7431"/>
    <w:rsid w:val="00AD257C"/>
    <w:rsid w:val="00AD554A"/>
    <w:rsid w:val="00AD5D93"/>
    <w:rsid w:val="00AD6143"/>
    <w:rsid w:val="00AE086C"/>
    <w:rsid w:val="00AE0D40"/>
    <w:rsid w:val="00AE327C"/>
    <w:rsid w:val="00AF21E3"/>
    <w:rsid w:val="00B0074C"/>
    <w:rsid w:val="00B015B3"/>
    <w:rsid w:val="00B05CBC"/>
    <w:rsid w:val="00B07130"/>
    <w:rsid w:val="00B07791"/>
    <w:rsid w:val="00B12482"/>
    <w:rsid w:val="00B12996"/>
    <w:rsid w:val="00B12E99"/>
    <w:rsid w:val="00B23A85"/>
    <w:rsid w:val="00B2431C"/>
    <w:rsid w:val="00B27BCC"/>
    <w:rsid w:val="00B347F3"/>
    <w:rsid w:val="00B373BA"/>
    <w:rsid w:val="00B4717B"/>
    <w:rsid w:val="00B52719"/>
    <w:rsid w:val="00B536A8"/>
    <w:rsid w:val="00B60611"/>
    <w:rsid w:val="00B60B62"/>
    <w:rsid w:val="00B64AAB"/>
    <w:rsid w:val="00B7346D"/>
    <w:rsid w:val="00B76B23"/>
    <w:rsid w:val="00B83756"/>
    <w:rsid w:val="00B839C2"/>
    <w:rsid w:val="00B8510B"/>
    <w:rsid w:val="00B85DA5"/>
    <w:rsid w:val="00B85F90"/>
    <w:rsid w:val="00B90014"/>
    <w:rsid w:val="00B96F5C"/>
    <w:rsid w:val="00BA40EF"/>
    <w:rsid w:val="00BB24F6"/>
    <w:rsid w:val="00BB5658"/>
    <w:rsid w:val="00BB5860"/>
    <w:rsid w:val="00BB686D"/>
    <w:rsid w:val="00BB76F0"/>
    <w:rsid w:val="00BC1480"/>
    <w:rsid w:val="00BC1ABC"/>
    <w:rsid w:val="00BC6420"/>
    <w:rsid w:val="00BD1279"/>
    <w:rsid w:val="00BD32DD"/>
    <w:rsid w:val="00BD39BD"/>
    <w:rsid w:val="00BD556C"/>
    <w:rsid w:val="00BD5FA5"/>
    <w:rsid w:val="00BD61EC"/>
    <w:rsid w:val="00BE0F5E"/>
    <w:rsid w:val="00BE19B1"/>
    <w:rsid w:val="00BE22EE"/>
    <w:rsid w:val="00BE2A82"/>
    <w:rsid w:val="00BE3281"/>
    <w:rsid w:val="00BE380B"/>
    <w:rsid w:val="00BE4766"/>
    <w:rsid w:val="00BE590E"/>
    <w:rsid w:val="00BE725F"/>
    <w:rsid w:val="00BE7E83"/>
    <w:rsid w:val="00BF0920"/>
    <w:rsid w:val="00BF37F7"/>
    <w:rsid w:val="00BF610D"/>
    <w:rsid w:val="00C007E0"/>
    <w:rsid w:val="00C04A29"/>
    <w:rsid w:val="00C108EF"/>
    <w:rsid w:val="00C133C7"/>
    <w:rsid w:val="00C135CF"/>
    <w:rsid w:val="00C1440E"/>
    <w:rsid w:val="00C14D9B"/>
    <w:rsid w:val="00C15414"/>
    <w:rsid w:val="00C205A1"/>
    <w:rsid w:val="00C24AB5"/>
    <w:rsid w:val="00C252D7"/>
    <w:rsid w:val="00C2612B"/>
    <w:rsid w:val="00C261B3"/>
    <w:rsid w:val="00C26630"/>
    <w:rsid w:val="00C27CB4"/>
    <w:rsid w:val="00C36CF2"/>
    <w:rsid w:val="00C375CB"/>
    <w:rsid w:val="00C40573"/>
    <w:rsid w:val="00C4367A"/>
    <w:rsid w:val="00C436AE"/>
    <w:rsid w:val="00C45569"/>
    <w:rsid w:val="00C4642A"/>
    <w:rsid w:val="00C54D97"/>
    <w:rsid w:val="00C716E2"/>
    <w:rsid w:val="00C739AA"/>
    <w:rsid w:val="00C74598"/>
    <w:rsid w:val="00C757BE"/>
    <w:rsid w:val="00C76AC8"/>
    <w:rsid w:val="00C76F27"/>
    <w:rsid w:val="00C77D44"/>
    <w:rsid w:val="00C8246F"/>
    <w:rsid w:val="00C8289E"/>
    <w:rsid w:val="00C864F7"/>
    <w:rsid w:val="00C93E9C"/>
    <w:rsid w:val="00C96A68"/>
    <w:rsid w:val="00C97E94"/>
    <w:rsid w:val="00CA3049"/>
    <w:rsid w:val="00CA3BD1"/>
    <w:rsid w:val="00CA4C1E"/>
    <w:rsid w:val="00CA68F0"/>
    <w:rsid w:val="00CA780D"/>
    <w:rsid w:val="00CB5199"/>
    <w:rsid w:val="00CB71A8"/>
    <w:rsid w:val="00CB7906"/>
    <w:rsid w:val="00CC5334"/>
    <w:rsid w:val="00CC53E3"/>
    <w:rsid w:val="00CC5EC0"/>
    <w:rsid w:val="00CD1822"/>
    <w:rsid w:val="00CD38DE"/>
    <w:rsid w:val="00CD41DC"/>
    <w:rsid w:val="00CD5503"/>
    <w:rsid w:val="00CE06CD"/>
    <w:rsid w:val="00CE76CF"/>
    <w:rsid w:val="00CF1409"/>
    <w:rsid w:val="00CF3676"/>
    <w:rsid w:val="00CF4038"/>
    <w:rsid w:val="00D008B2"/>
    <w:rsid w:val="00D01E16"/>
    <w:rsid w:val="00D02248"/>
    <w:rsid w:val="00D04BC2"/>
    <w:rsid w:val="00D06EAF"/>
    <w:rsid w:val="00D0751D"/>
    <w:rsid w:val="00D11186"/>
    <w:rsid w:val="00D14D3E"/>
    <w:rsid w:val="00D17B2E"/>
    <w:rsid w:val="00D22267"/>
    <w:rsid w:val="00D26B9F"/>
    <w:rsid w:val="00D307BB"/>
    <w:rsid w:val="00D33623"/>
    <w:rsid w:val="00D3759D"/>
    <w:rsid w:val="00D42B0B"/>
    <w:rsid w:val="00D44367"/>
    <w:rsid w:val="00D53D4D"/>
    <w:rsid w:val="00D5590D"/>
    <w:rsid w:val="00D612FB"/>
    <w:rsid w:val="00D61973"/>
    <w:rsid w:val="00D63076"/>
    <w:rsid w:val="00D6511A"/>
    <w:rsid w:val="00D65173"/>
    <w:rsid w:val="00D71EEA"/>
    <w:rsid w:val="00D74C78"/>
    <w:rsid w:val="00D7530A"/>
    <w:rsid w:val="00D76898"/>
    <w:rsid w:val="00D81344"/>
    <w:rsid w:val="00D81DBA"/>
    <w:rsid w:val="00D856AA"/>
    <w:rsid w:val="00D9174D"/>
    <w:rsid w:val="00D9750C"/>
    <w:rsid w:val="00D97C97"/>
    <w:rsid w:val="00DA448A"/>
    <w:rsid w:val="00DB2028"/>
    <w:rsid w:val="00DB2056"/>
    <w:rsid w:val="00DB3209"/>
    <w:rsid w:val="00DB50A2"/>
    <w:rsid w:val="00DB5503"/>
    <w:rsid w:val="00DC572D"/>
    <w:rsid w:val="00DC7391"/>
    <w:rsid w:val="00DC7DA7"/>
    <w:rsid w:val="00DC7EBF"/>
    <w:rsid w:val="00DD1A1F"/>
    <w:rsid w:val="00DD5A51"/>
    <w:rsid w:val="00DE1E07"/>
    <w:rsid w:val="00DE1F12"/>
    <w:rsid w:val="00DE3AEA"/>
    <w:rsid w:val="00DE5B02"/>
    <w:rsid w:val="00DE5D9F"/>
    <w:rsid w:val="00DE7CD3"/>
    <w:rsid w:val="00DF220A"/>
    <w:rsid w:val="00DF3CD0"/>
    <w:rsid w:val="00E0075C"/>
    <w:rsid w:val="00E01AB9"/>
    <w:rsid w:val="00E0754E"/>
    <w:rsid w:val="00E105A4"/>
    <w:rsid w:val="00E12FCF"/>
    <w:rsid w:val="00E217E0"/>
    <w:rsid w:val="00E2632A"/>
    <w:rsid w:val="00E334C7"/>
    <w:rsid w:val="00E36104"/>
    <w:rsid w:val="00E36E1D"/>
    <w:rsid w:val="00E40CE8"/>
    <w:rsid w:val="00E417B6"/>
    <w:rsid w:val="00E4189E"/>
    <w:rsid w:val="00E4302F"/>
    <w:rsid w:val="00E454E8"/>
    <w:rsid w:val="00E46246"/>
    <w:rsid w:val="00E52931"/>
    <w:rsid w:val="00E533E1"/>
    <w:rsid w:val="00E54F8E"/>
    <w:rsid w:val="00E57A38"/>
    <w:rsid w:val="00E601AC"/>
    <w:rsid w:val="00E61236"/>
    <w:rsid w:val="00E657A8"/>
    <w:rsid w:val="00E6799D"/>
    <w:rsid w:val="00E723AB"/>
    <w:rsid w:val="00E7268D"/>
    <w:rsid w:val="00E73092"/>
    <w:rsid w:val="00E778AF"/>
    <w:rsid w:val="00E81214"/>
    <w:rsid w:val="00E822B5"/>
    <w:rsid w:val="00E8351A"/>
    <w:rsid w:val="00E83C77"/>
    <w:rsid w:val="00E95ED1"/>
    <w:rsid w:val="00E97BF9"/>
    <w:rsid w:val="00EA56C3"/>
    <w:rsid w:val="00EB15AE"/>
    <w:rsid w:val="00EB4E65"/>
    <w:rsid w:val="00EB5856"/>
    <w:rsid w:val="00EB602E"/>
    <w:rsid w:val="00EC4FBE"/>
    <w:rsid w:val="00EC78BA"/>
    <w:rsid w:val="00ED00E4"/>
    <w:rsid w:val="00ED06EB"/>
    <w:rsid w:val="00ED3424"/>
    <w:rsid w:val="00ED3487"/>
    <w:rsid w:val="00EE00B2"/>
    <w:rsid w:val="00EE210F"/>
    <w:rsid w:val="00EE7277"/>
    <w:rsid w:val="00EF299C"/>
    <w:rsid w:val="00EF48B1"/>
    <w:rsid w:val="00EF7361"/>
    <w:rsid w:val="00EF757A"/>
    <w:rsid w:val="00F02AC9"/>
    <w:rsid w:val="00F032C1"/>
    <w:rsid w:val="00F04B51"/>
    <w:rsid w:val="00F0600E"/>
    <w:rsid w:val="00F15AC7"/>
    <w:rsid w:val="00F20DAD"/>
    <w:rsid w:val="00F32163"/>
    <w:rsid w:val="00F35DC5"/>
    <w:rsid w:val="00F37590"/>
    <w:rsid w:val="00F37798"/>
    <w:rsid w:val="00F3798F"/>
    <w:rsid w:val="00F37C3F"/>
    <w:rsid w:val="00F37C83"/>
    <w:rsid w:val="00F40BB1"/>
    <w:rsid w:val="00F423B4"/>
    <w:rsid w:val="00F4290B"/>
    <w:rsid w:val="00F42E8D"/>
    <w:rsid w:val="00F5437F"/>
    <w:rsid w:val="00F66157"/>
    <w:rsid w:val="00F74673"/>
    <w:rsid w:val="00F7589D"/>
    <w:rsid w:val="00F82354"/>
    <w:rsid w:val="00F9110F"/>
    <w:rsid w:val="00F915EA"/>
    <w:rsid w:val="00F947FC"/>
    <w:rsid w:val="00F96EF6"/>
    <w:rsid w:val="00FA08A4"/>
    <w:rsid w:val="00FA1D5A"/>
    <w:rsid w:val="00FA31A1"/>
    <w:rsid w:val="00FB0F1F"/>
    <w:rsid w:val="00FC13B7"/>
    <w:rsid w:val="00FC2BC9"/>
    <w:rsid w:val="00FE0DF8"/>
    <w:rsid w:val="00FE1D00"/>
    <w:rsid w:val="00FF0B00"/>
    <w:rsid w:val="00FF53D8"/>
    <w:rsid w:val="00FF71C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55AE"/>
    <w:pPr>
      <w:spacing w:line="360" w:lineRule="auto"/>
    </w:pPr>
    <w:rPr>
      <w:rFonts w:ascii="Arial" w:hAnsi="Arial" w:cs="Arial"/>
    </w:rPr>
  </w:style>
  <w:style w:type="paragraph" w:styleId="Heading1">
    <w:name w:val="heading 1"/>
    <w:basedOn w:val="Normal"/>
    <w:next w:val="Normal"/>
    <w:link w:val="Heading1Char"/>
    <w:uiPriority w:val="99"/>
    <w:qFormat/>
    <w:rsid w:val="00D02248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D3759D"/>
    <w:pPr>
      <w:keepNext/>
      <w:tabs>
        <w:tab w:val="num" w:pos="1440"/>
      </w:tabs>
      <w:suppressAutoHyphens/>
      <w:ind w:left="1440" w:hanging="360"/>
      <w:outlineLvl w:val="1"/>
    </w:pPr>
    <w:rPr>
      <w:lang w:eastAsia="ar-SA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1A4A89"/>
    <w:rPr>
      <w:rFonts w:ascii="Arial" w:hAnsi="Arial" w:cs="Arial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3F2986"/>
    <w:rPr>
      <w:rFonts w:ascii="Cambria" w:hAnsi="Cambria" w:cs="Cambria"/>
      <w:b/>
      <w:bCs/>
      <w:i/>
      <w:iCs/>
      <w:sz w:val="28"/>
      <w:szCs w:val="28"/>
    </w:rPr>
  </w:style>
  <w:style w:type="paragraph" w:styleId="Title">
    <w:name w:val="Title"/>
    <w:basedOn w:val="Normal"/>
    <w:link w:val="TitleChar"/>
    <w:uiPriority w:val="99"/>
    <w:qFormat/>
    <w:rsid w:val="001655AE"/>
    <w:pPr>
      <w:jc w:val="center"/>
    </w:pPr>
    <w:rPr>
      <w:rFonts w:ascii="Impact" w:hAnsi="Impact" w:cs="Impact"/>
      <w:sz w:val="32"/>
      <w:szCs w:val="32"/>
    </w:rPr>
  </w:style>
  <w:style w:type="character" w:customStyle="1" w:styleId="TitleChar">
    <w:name w:val="Title Char"/>
    <w:basedOn w:val="DefaultParagraphFont"/>
    <w:link w:val="Title"/>
    <w:uiPriority w:val="99"/>
    <w:locked/>
    <w:rsid w:val="003F2986"/>
    <w:rPr>
      <w:rFonts w:ascii="Cambria" w:hAnsi="Cambria" w:cs="Cambria"/>
      <w:b/>
      <w:bCs/>
      <w:kern w:val="28"/>
      <w:sz w:val="32"/>
      <w:szCs w:val="32"/>
    </w:rPr>
  </w:style>
  <w:style w:type="paragraph" w:styleId="Subtitle">
    <w:name w:val="Subtitle"/>
    <w:basedOn w:val="Normal"/>
    <w:link w:val="SubtitleChar"/>
    <w:uiPriority w:val="99"/>
    <w:qFormat/>
    <w:rsid w:val="001655AE"/>
    <w:pPr>
      <w:jc w:val="center"/>
    </w:pPr>
    <w:rPr>
      <w:rFonts w:ascii="Arial Narrow" w:hAnsi="Arial Narrow" w:cs="Arial Narrow"/>
      <w:sz w:val="36"/>
      <w:szCs w:val="36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3F2986"/>
    <w:rPr>
      <w:rFonts w:ascii="Cambria" w:hAnsi="Cambria" w:cs="Cambria"/>
      <w:sz w:val="24"/>
      <w:szCs w:val="24"/>
    </w:rPr>
  </w:style>
  <w:style w:type="paragraph" w:styleId="BodyText">
    <w:name w:val="Body Text"/>
    <w:basedOn w:val="Normal"/>
    <w:link w:val="BodyTextChar"/>
    <w:uiPriority w:val="99"/>
    <w:rsid w:val="001655AE"/>
    <w:pPr>
      <w:jc w:val="center"/>
    </w:pPr>
    <w:rPr>
      <w:rFonts w:ascii="Arial Narrow" w:hAnsi="Arial Narrow" w:cs="Arial Narrow"/>
      <w:caps/>
      <w:sz w:val="40"/>
      <w:szCs w:val="40"/>
    </w:rPr>
  </w:style>
  <w:style w:type="character" w:customStyle="1" w:styleId="BodyTextChar">
    <w:name w:val="Body Text Char"/>
    <w:basedOn w:val="DefaultParagraphFont"/>
    <w:link w:val="BodyTex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ConsPlusTitle">
    <w:name w:val="ConsPlusTitle"/>
    <w:uiPriority w:val="99"/>
    <w:rsid w:val="003C5836"/>
    <w:pPr>
      <w:autoSpaceDE w:val="0"/>
      <w:autoSpaceDN w:val="0"/>
      <w:adjustRightInd w:val="0"/>
    </w:pPr>
    <w:rPr>
      <w:rFonts w:ascii="Arial" w:hAnsi="Arial" w:cs="Arial"/>
      <w:b/>
      <w:bCs/>
    </w:rPr>
  </w:style>
  <w:style w:type="paragraph" w:customStyle="1" w:styleId="ConsPlusNormal">
    <w:name w:val="ConsPlusNormal"/>
    <w:uiPriority w:val="99"/>
    <w:rsid w:val="002B047F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customStyle="1" w:styleId="ConsPlusNonformat">
    <w:name w:val="ConsPlusNonformat"/>
    <w:uiPriority w:val="99"/>
    <w:rsid w:val="002B047F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table" w:styleId="TableGrid">
    <w:name w:val="Table Grid"/>
    <w:basedOn w:val="TableNormal"/>
    <w:uiPriority w:val="99"/>
    <w:rsid w:val="00D02248"/>
    <w:pPr>
      <w:spacing w:line="360" w:lineRule="auto"/>
    </w:pPr>
    <w:rPr>
      <w:rFonts w:ascii="Arial" w:hAnsi="Arial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Indent">
    <w:name w:val="Body Text Indent"/>
    <w:basedOn w:val="Normal"/>
    <w:link w:val="BodyTextIndentChar"/>
    <w:uiPriority w:val="99"/>
    <w:rsid w:val="00735343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locked/>
    <w:rsid w:val="003F2986"/>
    <w:rPr>
      <w:rFonts w:ascii="Arial" w:hAnsi="Arial" w:cs="Arial"/>
      <w:sz w:val="24"/>
      <w:szCs w:val="24"/>
    </w:rPr>
  </w:style>
  <w:style w:type="paragraph" w:customStyle="1" w:styleId="1">
    <w:name w:val="Знак1"/>
    <w:basedOn w:val="Normal"/>
    <w:uiPriority w:val="99"/>
    <w:rsid w:val="008D1FB8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a">
    <w:name w:val="Знак"/>
    <w:basedOn w:val="Normal"/>
    <w:uiPriority w:val="99"/>
    <w:rsid w:val="00ED06EB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2">
    <w:name w:val="Знак2"/>
    <w:basedOn w:val="Normal"/>
    <w:uiPriority w:val="99"/>
    <w:rsid w:val="00AA3CBC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12">
    <w:name w:val="Знак12"/>
    <w:basedOn w:val="Normal"/>
    <w:uiPriority w:val="99"/>
    <w:rsid w:val="00177ECE"/>
    <w:pPr>
      <w:spacing w:before="100" w:beforeAutospacing="1" w:after="100" w:afterAutospacing="1" w:line="240" w:lineRule="auto"/>
    </w:pPr>
    <w:rPr>
      <w:rFonts w:cs="Times New Roman"/>
      <w:color w:val="000000"/>
      <w:sz w:val="24"/>
      <w:szCs w:val="24"/>
      <w:u w:color="000000"/>
      <w:lang w:val="en-US" w:eastAsia="en-US"/>
    </w:rPr>
  </w:style>
  <w:style w:type="paragraph" w:styleId="NoSpacing">
    <w:name w:val="No Spacing"/>
    <w:uiPriority w:val="99"/>
    <w:qFormat/>
    <w:rsid w:val="002B36BF"/>
    <w:rPr>
      <w:rFonts w:ascii="Arial" w:hAnsi="Arial" w:cs="Arial"/>
    </w:rPr>
  </w:style>
  <w:style w:type="paragraph" w:customStyle="1" w:styleId="11">
    <w:name w:val="Знак11"/>
    <w:basedOn w:val="Normal"/>
    <w:uiPriority w:val="99"/>
    <w:rsid w:val="00F82354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character" w:styleId="Hyperlink">
    <w:name w:val="Hyperlink"/>
    <w:basedOn w:val="DefaultParagraphFont"/>
    <w:uiPriority w:val="99"/>
    <w:rsid w:val="00AC141C"/>
    <w:rPr>
      <w:rFonts w:cs="Times New Roman"/>
      <w:color w:val="0000FF"/>
      <w:u w:val="single"/>
    </w:rPr>
  </w:style>
  <w:style w:type="paragraph" w:customStyle="1" w:styleId="13">
    <w:name w:val="Знак13"/>
    <w:basedOn w:val="Normal"/>
    <w:uiPriority w:val="99"/>
    <w:rsid w:val="007034C0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4">
    <w:name w:val="Знак14"/>
    <w:basedOn w:val="Normal"/>
    <w:uiPriority w:val="99"/>
    <w:rsid w:val="007B605B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styleId="ListParagraph">
    <w:name w:val="List Paragraph"/>
    <w:basedOn w:val="Normal"/>
    <w:uiPriority w:val="99"/>
    <w:qFormat/>
    <w:rsid w:val="00183DE6"/>
    <w:pPr>
      <w:spacing w:line="240" w:lineRule="auto"/>
      <w:ind w:left="708"/>
    </w:pPr>
    <w:rPr>
      <w:rFonts w:cs="Times New Roman"/>
      <w:sz w:val="24"/>
      <w:szCs w:val="24"/>
      <w:lang w:val="en-US" w:eastAsia="en-US"/>
    </w:rPr>
  </w:style>
  <w:style w:type="paragraph" w:customStyle="1" w:styleId="10">
    <w:name w:val="Знак Знак1"/>
    <w:basedOn w:val="Normal"/>
    <w:uiPriority w:val="99"/>
    <w:rsid w:val="001660D3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10">
    <w:name w:val="Знак Знак11"/>
    <w:basedOn w:val="Normal"/>
    <w:uiPriority w:val="99"/>
    <w:rsid w:val="00781B51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5">
    <w:name w:val="Знак15"/>
    <w:basedOn w:val="Normal"/>
    <w:uiPriority w:val="99"/>
    <w:rsid w:val="00EC78BA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6">
    <w:name w:val="Знак16"/>
    <w:basedOn w:val="Normal"/>
    <w:uiPriority w:val="99"/>
    <w:rsid w:val="00887FFE"/>
    <w:pPr>
      <w:spacing w:before="100" w:beforeAutospacing="1" w:after="100" w:afterAutospacing="1" w:line="240" w:lineRule="auto"/>
    </w:pPr>
    <w:rPr>
      <w:rFonts w:ascii="Tahoma" w:hAnsi="Tahoma" w:cs="Tahoma"/>
      <w:sz w:val="20"/>
      <w:szCs w:val="20"/>
      <w:lang w:val="en-US" w:eastAsia="en-US"/>
    </w:rPr>
  </w:style>
  <w:style w:type="paragraph" w:customStyle="1" w:styleId="17">
    <w:name w:val="Без интервала1"/>
    <w:uiPriority w:val="99"/>
    <w:rsid w:val="001B0BB9"/>
    <w:pPr>
      <w:suppressAutoHyphens/>
    </w:pPr>
    <w:rPr>
      <w:rFonts w:ascii="Calibri" w:hAnsi="Calibri" w:cs="Calibri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1968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968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unradm.ru" TargetMode="Externa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&#1051;&#1086;&#1089;&#1077;&#1074;&#1072;&#1045;&#1070;\Application%20Data\Microsoft\&#1064;&#1072;&#1073;&#1083;&#1086;&#1085;&#1099;\&#1055;&#1086;&#1089;&#1090;&#1072;&#1085;&#1086;&#1074;&#1083;&#1077;&#1085;&#1080;&#1077;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Постановление.dot</Template>
  <TotalTime>3</TotalTime>
  <Pages>1</Pages>
  <Words>261</Words>
  <Characters>1494</Characters>
  <Application>Microsoft Office Outlook</Application>
  <DocSecurity>0</DocSecurity>
  <Lines>0</Lines>
  <Paragraphs>0</Paragraphs>
  <ScaleCrop>false</ScaleCrop>
  <Company>District Administration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subject/>
  <dc:creator>Бык</dc:creator>
  <cp:keywords/>
  <dc:description/>
  <cp:lastModifiedBy>Лосева Е.Ю.</cp:lastModifiedBy>
  <cp:revision>6</cp:revision>
  <cp:lastPrinted>2024-11-29T05:36:00Z</cp:lastPrinted>
  <dcterms:created xsi:type="dcterms:W3CDTF">2024-11-28T13:49:00Z</dcterms:created>
  <dcterms:modified xsi:type="dcterms:W3CDTF">2025-01-23T13:45:00Z</dcterms:modified>
</cp:coreProperties>
</file>